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DC" w:rsidRPr="00381EF3" w:rsidRDefault="006224DC" w:rsidP="00622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  <w:u w:val="single"/>
        </w:rPr>
        <w:t>Simon CLEYDON</w:t>
      </w:r>
      <w:r w:rsidRPr="00381EF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81EF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381EF3">
        <w:rPr>
          <w:rFonts w:ascii="Times New Roman" w:hAnsi="Times New Roman" w:cs="Times New Roman"/>
          <w:sz w:val="24"/>
          <w:szCs w:val="24"/>
        </w:rPr>
        <w:t>fl.1434)</w:t>
      </w:r>
    </w:p>
    <w:p w:rsidR="006224DC" w:rsidRPr="00381EF3" w:rsidRDefault="006224DC" w:rsidP="00622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4DC" w:rsidRPr="00381EF3" w:rsidRDefault="006224DC" w:rsidP="00622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4DC" w:rsidRPr="00381EF3" w:rsidRDefault="006224DC" w:rsidP="00622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 xml:space="preserve">  8 Apr.1434</w:t>
      </w:r>
      <w:r w:rsidRPr="00381EF3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 w:rsidRPr="00381EF3">
        <w:rPr>
          <w:rFonts w:ascii="Times New Roman" w:hAnsi="Times New Roman" w:cs="Times New Roman"/>
          <w:sz w:val="24"/>
          <w:szCs w:val="24"/>
        </w:rPr>
        <w:t>Bulwick</w:t>
      </w:r>
      <w:proofErr w:type="spellEnd"/>
      <w:r w:rsidRPr="00381EF3">
        <w:rPr>
          <w:rFonts w:ascii="Times New Roman" w:hAnsi="Times New Roman" w:cs="Times New Roman"/>
          <w:sz w:val="24"/>
          <w:szCs w:val="24"/>
        </w:rPr>
        <w:t>,</w:t>
      </w:r>
    </w:p>
    <w:p w:rsidR="006224DC" w:rsidRPr="00381EF3" w:rsidRDefault="006224DC" w:rsidP="00622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ab/>
      </w:r>
      <w:r w:rsidRPr="00381EF3">
        <w:rPr>
          <w:rFonts w:ascii="Times New Roman" w:hAnsi="Times New Roman" w:cs="Times New Roman"/>
          <w:sz w:val="24"/>
          <w:szCs w:val="24"/>
        </w:rPr>
        <w:tab/>
        <w:t xml:space="preserve">Northamptonshire, into lands of the late Joan </w:t>
      </w:r>
      <w:proofErr w:type="spellStart"/>
      <w:r w:rsidRPr="00381EF3">
        <w:rPr>
          <w:rFonts w:ascii="Times New Roman" w:hAnsi="Times New Roman" w:cs="Times New Roman"/>
          <w:sz w:val="24"/>
          <w:szCs w:val="24"/>
        </w:rPr>
        <w:t>Harpedon</w:t>
      </w:r>
      <w:proofErr w:type="spellEnd"/>
      <w:r w:rsidRPr="00381EF3">
        <w:rPr>
          <w:rFonts w:ascii="Times New Roman" w:hAnsi="Times New Roman" w:cs="Times New Roman"/>
          <w:sz w:val="24"/>
          <w:szCs w:val="24"/>
        </w:rPr>
        <w:t>(q.v.).</w:t>
      </w:r>
    </w:p>
    <w:p w:rsidR="006224DC" w:rsidRPr="00381EF3" w:rsidRDefault="006224DC" w:rsidP="00622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ab/>
      </w:r>
      <w:r w:rsidRPr="00381EF3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81EF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381EF3"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 w:rsidRPr="00381EF3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381EF3">
        <w:rPr>
          <w:rFonts w:ascii="Times New Roman" w:hAnsi="Times New Roman" w:cs="Times New Roman"/>
          <w:sz w:val="24"/>
          <w:szCs w:val="24"/>
        </w:rPr>
        <w:t xml:space="preserve"> 24-222)</w:t>
      </w:r>
    </w:p>
    <w:p w:rsidR="006224DC" w:rsidRPr="00381EF3" w:rsidRDefault="006224DC" w:rsidP="00622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4DC" w:rsidRPr="00381EF3" w:rsidRDefault="006224DC" w:rsidP="00622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4DC" w:rsidRPr="00381EF3" w:rsidRDefault="006224DC" w:rsidP="00622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1EF3">
        <w:rPr>
          <w:rFonts w:ascii="Times New Roman" w:hAnsi="Times New Roman" w:cs="Times New Roman"/>
          <w:sz w:val="24"/>
          <w:szCs w:val="24"/>
        </w:rPr>
        <w:t>16 March 2016</w:t>
      </w:r>
    </w:p>
    <w:p w:rsidR="006B2F86" w:rsidRPr="00E71FC3" w:rsidRDefault="006224D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4DC" w:rsidRDefault="006224DC" w:rsidP="00E71FC3">
      <w:pPr>
        <w:spacing w:after="0" w:line="240" w:lineRule="auto"/>
      </w:pPr>
      <w:r>
        <w:separator/>
      </w:r>
    </w:p>
  </w:endnote>
  <w:endnote w:type="continuationSeparator" w:id="0">
    <w:p w:rsidR="006224DC" w:rsidRDefault="006224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4DC" w:rsidRDefault="006224DC" w:rsidP="00E71FC3">
      <w:pPr>
        <w:spacing w:after="0" w:line="240" w:lineRule="auto"/>
      </w:pPr>
      <w:r>
        <w:separator/>
      </w:r>
    </w:p>
  </w:footnote>
  <w:footnote w:type="continuationSeparator" w:id="0">
    <w:p w:rsidR="006224DC" w:rsidRDefault="006224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4DC"/>
    <w:rsid w:val="006224D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943542-1DC9-46BE-8D6A-B9F5DBA84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224D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224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2016-03-16T21:22:00Z</dcterms:created>
  <dcterms:modified xsi:type="dcterms:W3CDTF">2016-03-16T21:23:00Z</dcterms:modified>
</cp:coreProperties>
</file>